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B556E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RALEGH</w:t>
      </w:r>
      <w:r>
        <w:rPr>
          <w:rFonts w:cs="Times New Roman"/>
          <w:szCs w:val="24"/>
        </w:rPr>
        <w:t xml:space="preserve">       (fl.1483)</w:t>
      </w:r>
    </w:p>
    <w:p w14:paraId="16A92CB0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</w:p>
    <w:p w14:paraId="7324199A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</w:p>
    <w:p w14:paraId="4AF71597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John West of Columpton, Devon(q.v.).</w:t>
      </w:r>
    </w:p>
    <w:p w14:paraId="04042A62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6EB9174" w14:textId="77777777" w:rsidR="00F17D87" w:rsidRPr="00F17D87" w:rsidRDefault="00F17D87" w:rsidP="00F17D87">
      <w:pPr>
        <w:pStyle w:val="NoSpacing"/>
        <w:rPr>
          <w:rFonts w:cs="Times New Roman"/>
          <w:szCs w:val="24"/>
          <w:lang w:val="en-GB"/>
        </w:rPr>
      </w:pPr>
      <w:r w:rsidRPr="00F17D87">
        <w:rPr>
          <w:rFonts w:cs="Times New Roman"/>
          <w:szCs w:val="24"/>
          <w:lang w:val="en-GB"/>
        </w:rPr>
        <w:tab/>
        <w:t>1484</w:t>
      </w:r>
      <w:r w:rsidRPr="00F17D87">
        <w:rPr>
          <w:rFonts w:cs="Times New Roman"/>
          <w:szCs w:val="24"/>
          <w:lang w:val="en-GB"/>
        </w:rPr>
        <w:tab/>
        <w:t>He made a plaint of debt against Richard Come of Exilond, Devon(q.v.),</w:t>
      </w:r>
    </w:p>
    <w:p w14:paraId="0637DEF1" w14:textId="77777777" w:rsidR="00F17D87" w:rsidRPr="00F17D87" w:rsidRDefault="00F17D87" w:rsidP="00F17D87">
      <w:pPr>
        <w:pStyle w:val="NoSpacing"/>
        <w:rPr>
          <w:rFonts w:cs="Times New Roman"/>
          <w:szCs w:val="24"/>
          <w:lang w:val="en-GB"/>
        </w:rPr>
      </w:pPr>
      <w:r w:rsidRPr="00F17D87">
        <w:rPr>
          <w:rFonts w:cs="Times New Roman"/>
          <w:szCs w:val="24"/>
          <w:lang w:val="en-GB"/>
        </w:rPr>
        <w:tab/>
      </w:r>
      <w:r w:rsidRPr="00F17D87">
        <w:rPr>
          <w:rFonts w:cs="Times New Roman"/>
          <w:szCs w:val="24"/>
          <w:lang w:val="en-GB"/>
        </w:rPr>
        <w:tab/>
        <w:t>and three others.</w:t>
      </w:r>
    </w:p>
    <w:p w14:paraId="28708830" w14:textId="77777777" w:rsidR="00F17D87" w:rsidRPr="00F17D87" w:rsidRDefault="00F17D87" w:rsidP="00F17D87">
      <w:pPr>
        <w:pStyle w:val="NoSpacing"/>
        <w:rPr>
          <w:rFonts w:cs="Times New Roman"/>
          <w:szCs w:val="24"/>
          <w:lang w:val="en-GB"/>
        </w:rPr>
      </w:pPr>
      <w:r w:rsidRPr="00F17D87">
        <w:rPr>
          <w:rFonts w:cs="Times New Roman"/>
          <w:szCs w:val="24"/>
          <w:lang w:val="en-GB"/>
        </w:rPr>
        <w:tab/>
      </w:r>
      <w:r w:rsidRPr="00F17D87">
        <w:rPr>
          <w:rFonts w:cs="Times New Roman"/>
          <w:szCs w:val="24"/>
          <w:lang w:val="en-GB"/>
        </w:rPr>
        <w:tab/>
        <w:t xml:space="preserve">( </w:t>
      </w:r>
      <w:hyperlink r:id="rId7" w:history="1">
        <w:r w:rsidRPr="00F17D87"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 w:rsidRPr="00F17D87">
        <w:rPr>
          <w:rFonts w:cs="Times New Roman"/>
          <w:szCs w:val="24"/>
          <w:lang w:val="en-GB"/>
        </w:rPr>
        <w:t xml:space="preserve"> )  [Michaelmas Term]</w:t>
      </w:r>
    </w:p>
    <w:p w14:paraId="2B444EC1" w14:textId="77777777" w:rsidR="00F17D87" w:rsidRDefault="00F17D87" w:rsidP="009B5F43">
      <w:pPr>
        <w:pStyle w:val="NoSpacing"/>
        <w:jc w:val="both"/>
        <w:rPr>
          <w:rFonts w:cs="Times New Roman"/>
          <w:szCs w:val="24"/>
        </w:rPr>
      </w:pPr>
    </w:p>
    <w:p w14:paraId="2EDAB3FD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</w:p>
    <w:p w14:paraId="1737C834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</w:p>
    <w:p w14:paraId="52083DD1" w14:textId="77777777" w:rsidR="009B5F43" w:rsidRDefault="009B5F43" w:rsidP="009B5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June 2023</w:t>
      </w:r>
    </w:p>
    <w:p w14:paraId="398D4D56" w14:textId="1EE41B69" w:rsidR="00F17D87" w:rsidRDefault="00F17D87" w:rsidP="009B5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January 2025</w:t>
      </w:r>
    </w:p>
    <w:p w14:paraId="6246BF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7A02D" w14:textId="77777777" w:rsidR="009B5F43" w:rsidRDefault="009B5F43" w:rsidP="009139A6">
      <w:r>
        <w:separator/>
      </w:r>
    </w:p>
  </w:endnote>
  <w:endnote w:type="continuationSeparator" w:id="0">
    <w:p w14:paraId="71303B70" w14:textId="77777777" w:rsidR="009B5F43" w:rsidRDefault="009B5F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029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61B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EF5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02B9E" w14:textId="77777777" w:rsidR="009B5F43" w:rsidRDefault="009B5F43" w:rsidP="009139A6">
      <w:r>
        <w:separator/>
      </w:r>
    </w:p>
  </w:footnote>
  <w:footnote w:type="continuationSeparator" w:id="0">
    <w:p w14:paraId="14EF9C85" w14:textId="77777777" w:rsidR="009B5F43" w:rsidRDefault="009B5F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801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ACC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26C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F43"/>
    <w:rsid w:val="000666E0"/>
    <w:rsid w:val="002510B7"/>
    <w:rsid w:val="0056412B"/>
    <w:rsid w:val="005C130B"/>
    <w:rsid w:val="00826F5C"/>
    <w:rsid w:val="009139A6"/>
    <w:rsid w:val="009448BB"/>
    <w:rsid w:val="00947624"/>
    <w:rsid w:val="009B5F43"/>
    <w:rsid w:val="00A3176C"/>
    <w:rsid w:val="00AE65F8"/>
    <w:rsid w:val="00BA00AB"/>
    <w:rsid w:val="00CB4ED9"/>
    <w:rsid w:val="00EB3209"/>
    <w:rsid w:val="00F17D8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1CDA4"/>
  <w15:chartTrackingRefBased/>
  <w15:docId w15:val="{3AF03051-0E74-432F-9E2C-BA372C6D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5F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7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87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2023-09-14T18:54:00Z</dcterms:created>
  <dcterms:modified xsi:type="dcterms:W3CDTF">2025-01-02T20:29:00Z</dcterms:modified>
</cp:coreProperties>
</file>